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D18" w:rsidRPr="003C7A65" w:rsidRDefault="00050D1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C7A65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8</w:t>
      </w:r>
    </w:p>
    <w:p w:rsidR="00050D18" w:rsidRPr="003C7A65" w:rsidRDefault="00050D18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C7A65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р</w:t>
      </w:r>
      <w:r w:rsidRPr="003C7A65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050D18" w:rsidRPr="003C7A65" w:rsidRDefault="00050D18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C7A65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10.12.2021</w:t>
      </w:r>
      <w:r w:rsidRPr="003C7A6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32</w:t>
      </w:r>
      <w:r w:rsidRPr="003C7A65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</w:p>
    <w:p w:rsidR="00050D18" w:rsidRPr="003C7A65" w:rsidRDefault="00050D18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50D18" w:rsidRPr="003C7A65" w:rsidRDefault="00050D18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C7A65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плановый период 202</w:t>
      </w:r>
      <w:r>
        <w:rPr>
          <w:rFonts w:ascii="Times New Roman" w:hAnsi="Times New Roman"/>
          <w:sz w:val="28"/>
          <w:szCs w:val="28"/>
        </w:rPr>
        <w:t>3</w:t>
      </w:r>
      <w:r w:rsidRPr="003C7A65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4</w:t>
      </w:r>
      <w:r w:rsidRPr="003C7A65">
        <w:rPr>
          <w:rFonts w:ascii="Times New Roman" w:hAnsi="Times New Roman"/>
          <w:sz w:val="28"/>
          <w:szCs w:val="28"/>
        </w:rPr>
        <w:t xml:space="preserve"> годов</w:t>
      </w:r>
    </w:p>
    <w:p w:rsidR="00050D18" w:rsidRPr="003C7A65" w:rsidRDefault="00050D1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50D18" w:rsidRDefault="00050D1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C7A65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46"/>
        <w:gridCol w:w="694"/>
        <w:gridCol w:w="696"/>
        <w:gridCol w:w="1192"/>
        <w:gridCol w:w="1192"/>
      </w:tblGrid>
      <w:tr w:rsidR="00050D18" w:rsidRPr="00892E63" w:rsidTr="00B97E50">
        <w:trPr>
          <w:cantSplit/>
          <w:trHeight w:val="20"/>
          <w:tblHeader/>
        </w:trPr>
        <w:tc>
          <w:tcPr>
            <w:tcW w:w="3189" w:type="pct"/>
            <w:vMerge w:val="restart"/>
            <w:vAlign w:val="center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33" w:type="pct"/>
            <w:vMerge w:val="restart"/>
            <w:vAlign w:val="center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334" w:type="pct"/>
            <w:vMerge w:val="restart"/>
            <w:vAlign w:val="center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1144" w:type="pct"/>
            <w:gridSpan w:val="2"/>
            <w:vAlign w:val="center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050D18" w:rsidRPr="00892E63" w:rsidTr="00B97E50">
        <w:trPr>
          <w:cantSplit/>
          <w:trHeight w:val="20"/>
          <w:tblHeader/>
        </w:trPr>
        <w:tc>
          <w:tcPr>
            <w:tcW w:w="3189" w:type="pct"/>
            <w:vMerge/>
            <w:vAlign w:val="center"/>
          </w:tcPr>
          <w:p w:rsidR="00050D18" w:rsidRPr="00B97E50" w:rsidRDefault="00050D18" w:rsidP="00B9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" w:type="pct"/>
            <w:vMerge/>
            <w:vAlign w:val="center"/>
          </w:tcPr>
          <w:p w:rsidR="00050D18" w:rsidRPr="00B97E50" w:rsidRDefault="00050D18" w:rsidP="00B9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" w:type="pct"/>
            <w:vMerge/>
            <w:vAlign w:val="center"/>
          </w:tcPr>
          <w:p w:rsidR="00050D18" w:rsidRPr="00B97E50" w:rsidRDefault="00050D18" w:rsidP="00B9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2023 </w:t>
            </w:r>
            <w:r w:rsidRPr="00B97E50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572" w:type="pct"/>
            <w:vAlign w:val="center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2024</w:t>
            </w:r>
            <w:r w:rsidRPr="00B97E50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</w:tr>
      <w:tr w:rsidR="00050D18" w:rsidRPr="00892E63" w:rsidTr="00B97E50">
        <w:trPr>
          <w:cantSplit/>
          <w:trHeight w:val="20"/>
          <w:tblHeader/>
        </w:trPr>
        <w:tc>
          <w:tcPr>
            <w:tcW w:w="3189" w:type="pct"/>
            <w:vAlign w:val="center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33" w:type="pct"/>
            <w:vAlign w:val="center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34" w:type="pct"/>
            <w:vAlign w:val="center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72" w:type="pct"/>
            <w:vAlign w:val="center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72" w:type="pct"/>
            <w:vAlign w:val="center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050D18" w:rsidRPr="00892E63" w:rsidTr="00B97E50">
        <w:trPr>
          <w:cantSplit/>
          <w:trHeight w:val="20"/>
        </w:trPr>
        <w:tc>
          <w:tcPr>
            <w:tcW w:w="3189" w:type="pct"/>
            <w:vAlign w:val="bottom"/>
          </w:tcPr>
          <w:p w:rsidR="00050D18" w:rsidRPr="00B97E50" w:rsidRDefault="00050D18" w:rsidP="00B9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333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34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497 507,0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515 658,7</w:t>
            </w:r>
          </w:p>
        </w:tc>
      </w:tr>
      <w:tr w:rsidR="00050D18" w:rsidRPr="00892E63" w:rsidTr="00B97E50">
        <w:trPr>
          <w:cantSplit/>
          <w:trHeight w:val="20"/>
        </w:trPr>
        <w:tc>
          <w:tcPr>
            <w:tcW w:w="3189" w:type="pct"/>
            <w:vAlign w:val="bottom"/>
          </w:tcPr>
          <w:p w:rsidR="00050D18" w:rsidRPr="00B97E50" w:rsidRDefault="00050D18" w:rsidP="00B9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33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34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5 660,0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5 690,9</w:t>
            </w:r>
          </w:p>
        </w:tc>
      </w:tr>
      <w:tr w:rsidR="00050D18" w:rsidRPr="00892E63" w:rsidTr="00B97E50">
        <w:trPr>
          <w:cantSplit/>
          <w:trHeight w:val="20"/>
        </w:trPr>
        <w:tc>
          <w:tcPr>
            <w:tcW w:w="3189" w:type="pct"/>
            <w:vAlign w:val="bottom"/>
          </w:tcPr>
          <w:p w:rsidR="00050D18" w:rsidRPr="00B97E50" w:rsidRDefault="00050D18" w:rsidP="00B9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33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34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14 121,8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14 152,7</w:t>
            </w:r>
          </w:p>
        </w:tc>
      </w:tr>
      <w:tr w:rsidR="00050D18" w:rsidRPr="00892E63" w:rsidTr="00B97E50">
        <w:trPr>
          <w:cantSplit/>
          <w:trHeight w:val="20"/>
        </w:trPr>
        <w:tc>
          <w:tcPr>
            <w:tcW w:w="3189" w:type="pct"/>
            <w:vAlign w:val="bottom"/>
          </w:tcPr>
          <w:p w:rsidR="00050D18" w:rsidRPr="00B97E50" w:rsidRDefault="00050D18" w:rsidP="00B9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33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34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102 955,4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102 955,4</w:t>
            </w:r>
          </w:p>
        </w:tc>
      </w:tr>
      <w:tr w:rsidR="00050D18" w:rsidRPr="00892E63" w:rsidTr="00B97E50">
        <w:trPr>
          <w:cantSplit/>
          <w:trHeight w:val="20"/>
        </w:trPr>
        <w:tc>
          <w:tcPr>
            <w:tcW w:w="3189" w:type="pct"/>
            <w:vAlign w:val="bottom"/>
          </w:tcPr>
          <w:p w:rsidR="00050D18" w:rsidRPr="00B97E50" w:rsidRDefault="00050D18" w:rsidP="00B9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333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34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4,0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17,9</w:t>
            </w:r>
          </w:p>
        </w:tc>
      </w:tr>
      <w:tr w:rsidR="00050D18" w:rsidRPr="00892E63" w:rsidTr="00B97E50">
        <w:trPr>
          <w:cantSplit/>
          <w:trHeight w:val="20"/>
        </w:trPr>
        <w:tc>
          <w:tcPr>
            <w:tcW w:w="3189" w:type="pct"/>
            <w:vAlign w:val="bottom"/>
          </w:tcPr>
          <w:p w:rsidR="00050D18" w:rsidRPr="00B97E50" w:rsidRDefault="00050D18" w:rsidP="00B9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33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34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40 873,7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40 873,7</w:t>
            </w:r>
          </w:p>
        </w:tc>
      </w:tr>
      <w:tr w:rsidR="00050D18" w:rsidRPr="00892E63" w:rsidTr="00B97E50">
        <w:trPr>
          <w:cantSplit/>
          <w:trHeight w:val="20"/>
        </w:trPr>
        <w:tc>
          <w:tcPr>
            <w:tcW w:w="3189" w:type="pct"/>
            <w:vAlign w:val="bottom"/>
          </w:tcPr>
          <w:p w:rsidR="00050D18" w:rsidRPr="00B97E50" w:rsidRDefault="00050D18" w:rsidP="00B9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333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34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050D18" w:rsidRPr="00892E63" w:rsidTr="00B97E50">
        <w:trPr>
          <w:cantSplit/>
          <w:trHeight w:val="20"/>
        </w:trPr>
        <w:tc>
          <w:tcPr>
            <w:tcW w:w="3189" w:type="pct"/>
            <w:vAlign w:val="bottom"/>
          </w:tcPr>
          <w:p w:rsidR="00050D18" w:rsidRPr="00B97E50" w:rsidRDefault="00050D18" w:rsidP="00B9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333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34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333 392,1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351 468,1</w:t>
            </w:r>
          </w:p>
        </w:tc>
      </w:tr>
      <w:tr w:rsidR="00050D18" w:rsidRPr="00892E63" w:rsidTr="00B97E50">
        <w:trPr>
          <w:cantSplit/>
          <w:trHeight w:val="20"/>
        </w:trPr>
        <w:tc>
          <w:tcPr>
            <w:tcW w:w="3189" w:type="pct"/>
            <w:vAlign w:val="bottom"/>
          </w:tcPr>
          <w:p w:rsidR="00050D18" w:rsidRPr="00B97E50" w:rsidRDefault="00050D18" w:rsidP="00B9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333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34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5 615,2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5 812,4</w:t>
            </w:r>
          </w:p>
        </w:tc>
      </w:tr>
      <w:tr w:rsidR="00050D18" w:rsidRPr="00892E63" w:rsidTr="00B97E50">
        <w:trPr>
          <w:cantSplit/>
          <w:trHeight w:val="20"/>
        </w:trPr>
        <w:tc>
          <w:tcPr>
            <w:tcW w:w="3189" w:type="pct"/>
            <w:vAlign w:val="bottom"/>
          </w:tcPr>
          <w:p w:rsidR="00050D18" w:rsidRPr="00B97E50" w:rsidRDefault="00050D18" w:rsidP="00B9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333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34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5 615,2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5 812,4</w:t>
            </w:r>
          </w:p>
        </w:tc>
      </w:tr>
      <w:tr w:rsidR="00050D18" w:rsidRPr="00892E63" w:rsidTr="00B97E50">
        <w:trPr>
          <w:cantSplit/>
          <w:trHeight w:val="20"/>
        </w:trPr>
        <w:tc>
          <w:tcPr>
            <w:tcW w:w="3189" w:type="pct"/>
            <w:vAlign w:val="bottom"/>
          </w:tcPr>
          <w:p w:rsidR="00050D18" w:rsidRPr="00B97E50" w:rsidRDefault="00050D18" w:rsidP="00B9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333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34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31 997,9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32 008,5</w:t>
            </w:r>
          </w:p>
        </w:tc>
      </w:tr>
      <w:tr w:rsidR="00050D18" w:rsidRPr="00892E63" w:rsidTr="00B97E50">
        <w:trPr>
          <w:cantSplit/>
          <w:trHeight w:val="20"/>
        </w:trPr>
        <w:tc>
          <w:tcPr>
            <w:tcW w:w="3189" w:type="pct"/>
            <w:vAlign w:val="bottom"/>
          </w:tcPr>
          <w:p w:rsidR="00050D18" w:rsidRPr="00B97E50" w:rsidRDefault="00050D18" w:rsidP="00B9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333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34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5 345,1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5 345,1</w:t>
            </w:r>
          </w:p>
        </w:tc>
      </w:tr>
      <w:tr w:rsidR="00050D18" w:rsidRPr="00892E63" w:rsidTr="00B97E50">
        <w:trPr>
          <w:cantSplit/>
          <w:trHeight w:val="20"/>
        </w:trPr>
        <w:tc>
          <w:tcPr>
            <w:tcW w:w="3189" w:type="pct"/>
            <w:vAlign w:val="bottom"/>
          </w:tcPr>
          <w:p w:rsidR="00050D18" w:rsidRPr="00B97E50" w:rsidRDefault="00050D18" w:rsidP="00B9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333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34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1 528,0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1 528,0</w:t>
            </w:r>
          </w:p>
        </w:tc>
      </w:tr>
      <w:tr w:rsidR="00050D18" w:rsidRPr="00892E63" w:rsidTr="00B97E50">
        <w:trPr>
          <w:cantSplit/>
          <w:trHeight w:val="20"/>
        </w:trPr>
        <w:tc>
          <w:tcPr>
            <w:tcW w:w="3189" w:type="pct"/>
            <w:vAlign w:val="bottom"/>
          </w:tcPr>
          <w:p w:rsidR="00050D18" w:rsidRPr="00B97E50" w:rsidRDefault="00050D18" w:rsidP="00B9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33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34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23 553,1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23 563,7</w:t>
            </w:r>
          </w:p>
        </w:tc>
      </w:tr>
      <w:tr w:rsidR="00050D18" w:rsidRPr="00892E63" w:rsidTr="00B97E50">
        <w:trPr>
          <w:cantSplit/>
          <w:trHeight w:val="20"/>
        </w:trPr>
        <w:tc>
          <w:tcPr>
            <w:tcW w:w="3189" w:type="pct"/>
            <w:vAlign w:val="bottom"/>
          </w:tcPr>
          <w:p w:rsidR="00050D18" w:rsidRPr="00B97E50" w:rsidRDefault="00050D18" w:rsidP="00B9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33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34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1 571,7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1 571,7</w:t>
            </w:r>
          </w:p>
        </w:tc>
      </w:tr>
      <w:tr w:rsidR="00050D18" w:rsidRPr="00892E63" w:rsidTr="00B97E50">
        <w:trPr>
          <w:cantSplit/>
          <w:trHeight w:val="20"/>
        </w:trPr>
        <w:tc>
          <w:tcPr>
            <w:tcW w:w="3189" w:type="pct"/>
            <w:vAlign w:val="bottom"/>
          </w:tcPr>
          <w:p w:rsidR="00050D18" w:rsidRPr="00B97E50" w:rsidRDefault="00050D18" w:rsidP="00B9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333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34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290 041,7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259 157,7</w:t>
            </w:r>
          </w:p>
        </w:tc>
      </w:tr>
      <w:tr w:rsidR="00050D18" w:rsidRPr="00892E63" w:rsidTr="00B97E50">
        <w:trPr>
          <w:cantSplit/>
          <w:trHeight w:val="20"/>
        </w:trPr>
        <w:tc>
          <w:tcPr>
            <w:tcW w:w="3189" w:type="pct"/>
            <w:vAlign w:val="bottom"/>
          </w:tcPr>
          <w:p w:rsidR="00050D18" w:rsidRPr="00B97E50" w:rsidRDefault="00050D18" w:rsidP="00B9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333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34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4 543,5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2 019,9</w:t>
            </w:r>
          </w:p>
        </w:tc>
      </w:tr>
      <w:tr w:rsidR="00050D18" w:rsidRPr="00892E63" w:rsidTr="00B97E50">
        <w:trPr>
          <w:cantSplit/>
          <w:trHeight w:val="20"/>
        </w:trPr>
        <w:tc>
          <w:tcPr>
            <w:tcW w:w="3189" w:type="pct"/>
            <w:vAlign w:val="bottom"/>
          </w:tcPr>
          <w:p w:rsidR="00050D18" w:rsidRPr="00B97E50" w:rsidRDefault="00050D18" w:rsidP="00B9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333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34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11 877,1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11 891,4</w:t>
            </w:r>
          </w:p>
        </w:tc>
      </w:tr>
      <w:tr w:rsidR="00050D18" w:rsidRPr="00892E63" w:rsidTr="00B97E50">
        <w:trPr>
          <w:cantSplit/>
          <w:trHeight w:val="20"/>
        </w:trPr>
        <w:tc>
          <w:tcPr>
            <w:tcW w:w="3189" w:type="pct"/>
            <w:vAlign w:val="bottom"/>
          </w:tcPr>
          <w:p w:rsidR="00050D18" w:rsidRPr="00B97E50" w:rsidRDefault="00050D18" w:rsidP="00B9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333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34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77 800,0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77 800,0</w:t>
            </w:r>
          </w:p>
        </w:tc>
      </w:tr>
      <w:tr w:rsidR="00050D18" w:rsidRPr="00892E63" w:rsidTr="00B97E50">
        <w:trPr>
          <w:cantSplit/>
          <w:trHeight w:val="20"/>
        </w:trPr>
        <w:tc>
          <w:tcPr>
            <w:tcW w:w="3189" w:type="pct"/>
            <w:vAlign w:val="bottom"/>
          </w:tcPr>
          <w:p w:rsidR="00050D18" w:rsidRPr="00B97E50" w:rsidRDefault="00050D18" w:rsidP="00B9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333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34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81 538,3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81 538,3</w:t>
            </w:r>
          </w:p>
        </w:tc>
      </w:tr>
      <w:tr w:rsidR="00050D18" w:rsidRPr="00892E63" w:rsidTr="00B97E50">
        <w:trPr>
          <w:cantSplit/>
          <w:trHeight w:val="20"/>
        </w:trPr>
        <w:tc>
          <w:tcPr>
            <w:tcW w:w="3189" w:type="pct"/>
            <w:vAlign w:val="bottom"/>
          </w:tcPr>
          <w:p w:rsidR="00050D18" w:rsidRPr="00B97E50" w:rsidRDefault="00050D18" w:rsidP="00B9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333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34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7 294,6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7 294,6</w:t>
            </w:r>
          </w:p>
        </w:tc>
      </w:tr>
      <w:tr w:rsidR="00050D18" w:rsidRPr="00892E63" w:rsidTr="00B97E50">
        <w:trPr>
          <w:cantSplit/>
          <w:trHeight w:val="20"/>
        </w:trPr>
        <w:tc>
          <w:tcPr>
            <w:tcW w:w="3189" w:type="pct"/>
            <w:vAlign w:val="bottom"/>
          </w:tcPr>
          <w:p w:rsidR="00050D18" w:rsidRPr="00B97E50" w:rsidRDefault="00050D18" w:rsidP="00B9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333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34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106 988,2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78 613,5</w:t>
            </w:r>
          </w:p>
        </w:tc>
      </w:tr>
      <w:tr w:rsidR="00050D18" w:rsidRPr="00892E63" w:rsidTr="00B97E50">
        <w:trPr>
          <w:cantSplit/>
          <w:trHeight w:val="20"/>
        </w:trPr>
        <w:tc>
          <w:tcPr>
            <w:tcW w:w="3189" w:type="pct"/>
            <w:vAlign w:val="bottom"/>
          </w:tcPr>
          <w:p w:rsidR="00050D18" w:rsidRPr="00B97E50" w:rsidRDefault="00050D18" w:rsidP="00B9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333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34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159 962,1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198 975,6</w:t>
            </w:r>
          </w:p>
        </w:tc>
      </w:tr>
      <w:tr w:rsidR="00050D18" w:rsidRPr="00892E63" w:rsidTr="00B97E50">
        <w:trPr>
          <w:cantSplit/>
          <w:trHeight w:val="20"/>
        </w:trPr>
        <w:tc>
          <w:tcPr>
            <w:tcW w:w="3189" w:type="pct"/>
            <w:vAlign w:val="bottom"/>
          </w:tcPr>
          <w:p w:rsidR="00050D18" w:rsidRPr="00B97E50" w:rsidRDefault="00050D18" w:rsidP="00B9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333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34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20 727,0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58 746,4</w:t>
            </w:r>
          </w:p>
        </w:tc>
      </w:tr>
      <w:tr w:rsidR="00050D18" w:rsidRPr="00892E63" w:rsidTr="00B97E50">
        <w:trPr>
          <w:cantSplit/>
          <w:trHeight w:val="20"/>
        </w:trPr>
        <w:tc>
          <w:tcPr>
            <w:tcW w:w="3189" w:type="pct"/>
            <w:vAlign w:val="bottom"/>
          </w:tcPr>
          <w:p w:rsidR="00050D18" w:rsidRPr="00B97E50" w:rsidRDefault="00050D18" w:rsidP="00B9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333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34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11 106,8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32 428,5</w:t>
            </w:r>
          </w:p>
        </w:tc>
      </w:tr>
      <w:tr w:rsidR="00050D18" w:rsidRPr="00892E63" w:rsidTr="00B97E50">
        <w:trPr>
          <w:cantSplit/>
          <w:trHeight w:val="20"/>
        </w:trPr>
        <w:tc>
          <w:tcPr>
            <w:tcW w:w="3189" w:type="pct"/>
            <w:vAlign w:val="bottom"/>
          </w:tcPr>
          <w:p w:rsidR="00050D18" w:rsidRPr="00B97E50" w:rsidRDefault="00050D18" w:rsidP="00B9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333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34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83 138,8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62 811,2</w:t>
            </w:r>
          </w:p>
        </w:tc>
      </w:tr>
      <w:tr w:rsidR="00050D18" w:rsidRPr="00892E63" w:rsidTr="00B97E50">
        <w:trPr>
          <w:cantSplit/>
          <w:trHeight w:val="20"/>
        </w:trPr>
        <w:tc>
          <w:tcPr>
            <w:tcW w:w="3189" w:type="pct"/>
            <w:vAlign w:val="bottom"/>
          </w:tcPr>
          <w:p w:rsidR="00050D18" w:rsidRPr="00B97E50" w:rsidRDefault="00050D18" w:rsidP="00B9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333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34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44 989,5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44 989,5</w:t>
            </w:r>
          </w:p>
        </w:tc>
      </w:tr>
      <w:tr w:rsidR="00050D18" w:rsidRPr="00892E63" w:rsidTr="00B97E50">
        <w:trPr>
          <w:cantSplit/>
          <w:trHeight w:val="20"/>
        </w:trPr>
        <w:tc>
          <w:tcPr>
            <w:tcW w:w="3189" w:type="pct"/>
            <w:vAlign w:val="bottom"/>
          </w:tcPr>
          <w:p w:rsidR="00050D18" w:rsidRPr="00B97E50" w:rsidRDefault="00050D18" w:rsidP="00B9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333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34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3 607,0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4 077,0</w:t>
            </w:r>
          </w:p>
        </w:tc>
      </w:tr>
      <w:tr w:rsidR="00050D18" w:rsidRPr="00892E63" w:rsidTr="00B97E50">
        <w:trPr>
          <w:cantSplit/>
          <w:trHeight w:val="20"/>
        </w:trPr>
        <w:tc>
          <w:tcPr>
            <w:tcW w:w="3189" w:type="pct"/>
            <w:vAlign w:val="bottom"/>
          </w:tcPr>
          <w:p w:rsidR="00050D18" w:rsidRPr="00B97E50" w:rsidRDefault="00050D18" w:rsidP="00B9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33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34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867,0</w:t>
            </w:r>
          </w:p>
        </w:tc>
      </w:tr>
      <w:tr w:rsidR="00050D18" w:rsidRPr="00892E63" w:rsidTr="00B97E50">
        <w:trPr>
          <w:cantSplit/>
          <w:trHeight w:val="20"/>
        </w:trPr>
        <w:tc>
          <w:tcPr>
            <w:tcW w:w="3189" w:type="pct"/>
            <w:vAlign w:val="bottom"/>
          </w:tcPr>
          <w:p w:rsidR="00050D18" w:rsidRPr="00B97E50" w:rsidRDefault="00050D18" w:rsidP="00B9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333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34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3 210,0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3 210,0</w:t>
            </w:r>
          </w:p>
        </w:tc>
      </w:tr>
      <w:tr w:rsidR="00050D18" w:rsidRPr="00892E63" w:rsidTr="00B97E50">
        <w:trPr>
          <w:cantSplit/>
          <w:trHeight w:val="20"/>
        </w:trPr>
        <w:tc>
          <w:tcPr>
            <w:tcW w:w="3189" w:type="pct"/>
            <w:vAlign w:val="bottom"/>
          </w:tcPr>
          <w:p w:rsidR="00050D18" w:rsidRPr="00B97E50" w:rsidRDefault="00050D18" w:rsidP="00B9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333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34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1 976 277,2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1 967 285,2</w:t>
            </w:r>
          </w:p>
        </w:tc>
      </w:tr>
      <w:tr w:rsidR="00050D18" w:rsidRPr="00892E63" w:rsidTr="00B97E50">
        <w:trPr>
          <w:cantSplit/>
          <w:trHeight w:val="20"/>
        </w:trPr>
        <w:tc>
          <w:tcPr>
            <w:tcW w:w="3189" w:type="pct"/>
            <w:vAlign w:val="bottom"/>
          </w:tcPr>
          <w:p w:rsidR="00050D18" w:rsidRPr="00B97E50" w:rsidRDefault="00050D18" w:rsidP="00B9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333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34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543 042,2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535 651,2</w:t>
            </w:r>
          </w:p>
        </w:tc>
      </w:tr>
      <w:tr w:rsidR="00050D18" w:rsidRPr="00892E63" w:rsidTr="00B97E50">
        <w:trPr>
          <w:cantSplit/>
          <w:trHeight w:val="20"/>
        </w:trPr>
        <w:tc>
          <w:tcPr>
            <w:tcW w:w="3189" w:type="pct"/>
            <w:vAlign w:val="bottom"/>
          </w:tcPr>
          <w:p w:rsidR="00050D18" w:rsidRPr="00B97E50" w:rsidRDefault="00050D18" w:rsidP="00B9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333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34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1 133 890,5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1 143 306,5</w:t>
            </w:r>
          </w:p>
        </w:tc>
      </w:tr>
      <w:tr w:rsidR="00050D18" w:rsidRPr="00892E63" w:rsidTr="00B97E50">
        <w:trPr>
          <w:cantSplit/>
          <w:trHeight w:val="20"/>
        </w:trPr>
        <w:tc>
          <w:tcPr>
            <w:tcW w:w="3189" w:type="pct"/>
            <w:vAlign w:val="bottom"/>
          </w:tcPr>
          <w:p w:rsidR="00050D18" w:rsidRPr="00B97E50" w:rsidRDefault="00050D18" w:rsidP="00B9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333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34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133 494,8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122 477,8</w:t>
            </w:r>
          </w:p>
        </w:tc>
      </w:tr>
      <w:tr w:rsidR="00050D18" w:rsidRPr="00892E63" w:rsidTr="00B97E50">
        <w:trPr>
          <w:cantSplit/>
          <w:trHeight w:val="20"/>
        </w:trPr>
        <w:tc>
          <w:tcPr>
            <w:tcW w:w="3189" w:type="pct"/>
            <w:vAlign w:val="bottom"/>
          </w:tcPr>
          <w:p w:rsidR="00050D18" w:rsidRPr="00B97E50" w:rsidRDefault="00050D18" w:rsidP="00B9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333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34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136 040,1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136 040,1</w:t>
            </w:r>
          </w:p>
        </w:tc>
      </w:tr>
      <w:tr w:rsidR="00050D18" w:rsidRPr="00892E63" w:rsidTr="00B97E50">
        <w:trPr>
          <w:cantSplit/>
          <w:trHeight w:val="20"/>
        </w:trPr>
        <w:tc>
          <w:tcPr>
            <w:tcW w:w="3189" w:type="pct"/>
            <w:vAlign w:val="bottom"/>
          </w:tcPr>
          <w:p w:rsidR="00050D18" w:rsidRPr="00B97E50" w:rsidRDefault="00050D18" w:rsidP="00B9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333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34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29 809,6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29 809,6</w:t>
            </w:r>
          </w:p>
        </w:tc>
      </w:tr>
      <w:tr w:rsidR="00050D18" w:rsidRPr="00892E63" w:rsidTr="00B97E50">
        <w:trPr>
          <w:cantSplit/>
          <w:trHeight w:val="20"/>
        </w:trPr>
        <w:tc>
          <w:tcPr>
            <w:tcW w:w="3189" w:type="pct"/>
            <w:vAlign w:val="bottom"/>
          </w:tcPr>
          <w:p w:rsidR="00050D18" w:rsidRPr="00B97E50" w:rsidRDefault="00050D18" w:rsidP="00B9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333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334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175 649,2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175 691,0</w:t>
            </w:r>
          </w:p>
        </w:tc>
      </w:tr>
      <w:tr w:rsidR="00050D18" w:rsidRPr="00892E63" w:rsidTr="00B97E50">
        <w:trPr>
          <w:cantSplit/>
          <w:trHeight w:val="20"/>
        </w:trPr>
        <w:tc>
          <w:tcPr>
            <w:tcW w:w="3189" w:type="pct"/>
            <w:vAlign w:val="bottom"/>
          </w:tcPr>
          <w:p w:rsidR="00050D18" w:rsidRPr="00B97E50" w:rsidRDefault="00050D18" w:rsidP="00B9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333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334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168 222,6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168 290,3</w:t>
            </w:r>
          </w:p>
        </w:tc>
      </w:tr>
      <w:tr w:rsidR="00050D18" w:rsidRPr="00892E63" w:rsidTr="00B97E50">
        <w:trPr>
          <w:cantSplit/>
          <w:trHeight w:val="20"/>
        </w:trPr>
        <w:tc>
          <w:tcPr>
            <w:tcW w:w="3189" w:type="pct"/>
            <w:vAlign w:val="bottom"/>
          </w:tcPr>
          <w:p w:rsidR="00050D18" w:rsidRPr="00B97E50" w:rsidRDefault="00050D18" w:rsidP="00B9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333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334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7 426,6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7 400,7</w:t>
            </w:r>
          </w:p>
        </w:tc>
      </w:tr>
      <w:tr w:rsidR="00050D18" w:rsidRPr="00892E63" w:rsidTr="00B97E50">
        <w:trPr>
          <w:cantSplit/>
          <w:trHeight w:val="20"/>
        </w:trPr>
        <w:tc>
          <w:tcPr>
            <w:tcW w:w="3189" w:type="pct"/>
            <w:vAlign w:val="bottom"/>
          </w:tcPr>
          <w:p w:rsidR="00050D18" w:rsidRPr="00B97E50" w:rsidRDefault="00050D18" w:rsidP="00B9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333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34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</w:tr>
      <w:tr w:rsidR="00050D18" w:rsidRPr="00892E63" w:rsidTr="00B97E50">
        <w:trPr>
          <w:cantSplit/>
          <w:trHeight w:val="20"/>
        </w:trPr>
        <w:tc>
          <w:tcPr>
            <w:tcW w:w="3189" w:type="pct"/>
            <w:vAlign w:val="bottom"/>
          </w:tcPr>
          <w:p w:rsidR="00050D18" w:rsidRPr="00B97E50" w:rsidRDefault="00050D18" w:rsidP="00B9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333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34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</w:tr>
      <w:tr w:rsidR="00050D18" w:rsidRPr="00892E63" w:rsidTr="00B97E50">
        <w:trPr>
          <w:cantSplit/>
          <w:trHeight w:val="20"/>
        </w:trPr>
        <w:tc>
          <w:tcPr>
            <w:tcW w:w="3189" w:type="pct"/>
            <w:vAlign w:val="bottom"/>
          </w:tcPr>
          <w:p w:rsidR="00050D18" w:rsidRPr="00B97E50" w:rsidRDefault="00050D18" w:rsidP="00B9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333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34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122 959,8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118 063,7</w:t>
            </w:r>
          </w:p>
        </w:tc>
      </w:tr>
      <w:tr w:rsidR="00050D18" w:rsidRPr="00892E63" w:rsidTr="00B97E50">
        <w:trPr>
          <w:cantSplit/>
          <w:trHeight w:val="20"/>
        </w:trPr>
        <w:tc>
          <w:tcPr>
            <w:tcW w:w="3189" w:type="pct"/>
            <w:vAlign w:val="bottom"/>
          </w:tcPr>
          <w:p w:rsidR="00050D18" w:rsidRPr="00B97E50" w:rsidRDefault="00050D18" w:rsidP="00B9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333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34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8 511,3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8 511,3</w:t>
            </w:r>
          </w:p>
        </w:tc>
      </w:tr>
      <w:tr w:rsidR="00050D18" w:rsidRPr="00892E63" w:rsidTr="00B97E50">
        <w:trPr>
          <w:cantSplit/>
          <w:trHeight w:val="20"/>
        </w:trPr>
        <w:tc>
          <w:tcPr>
            <w:tcW w:w="3189" w:type="pct"/>
            <w:vAlign w:val="bottom"/>
          </w:tcPr>
          <w:p w:rsidR="00050D18" w:rsidRPr="00B97E50" w:rsidRDefault="00050D18" w:rsidP="00B9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333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34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13 140,3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13 140,3</w:t>
            </w:r>
          </w:p>
        </w:tc>
      </w:tr>
      <w:tr w:rsidR="00050D18" w:rsidRPr="00892E63" w:rsidTr="00B97E50">
        <w:trPr>
          <w:cantSplit/>
          <w:trHeight w:val="20"/>
        </w:trPr>
        <w:tc>
          <w:tcPr>
            <w:tcW w:w="3189" w:type="pct"/>
            <w:vAlign w:val="bottom"/>
          </w:tcPr>
          <w:p w:rsidR="00050D18" w:rsidRPr="00B97E50" w:rsidRDefault="00050D18" w:rsidP="00B9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333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34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85 935,7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81 039,6</w:t>
            </w:r>
          </w:p>
        </w:tc>
      </w:tr>
      <w:tr w:rsidR="00050D18" w:rsidRPr="00892E63" w:rsidTr="00B97E50">
        <w:trPr>
          <w:cantSplit/>
          <w:trHeight w:val="20"/>
        </w:trPr>
        <w:tc>
          <w:tcPr>
            <w:tcW w:w="3189" w:type="pct"/>
            <w:vAlign w:val="bottom"/>
          </w:tcPr>
          <w:p w:rsidR="00050D18" w:rsidRPr="00B97E50" w:rsidRDefault="00050D18" w:rsidP="00B9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333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34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15 372,5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15 372,5</w:t>
            </w:r>
          </w:p>
        </w:tc>
      </w:tr>
      <w:tr w:rsidR="00050D18" w:rsidRPr="00892E63" w:rsidTr="00B97E50">
        <w:trPr>
          <w:cantSplit/>
          <w:trHeight w:val="20"/>
        </w:trPr>
        <w:tc>
          <w:tcPr>
            <w:tcW w:w="3189" w:type="pct"/>
            <w:vAlign w:val="bottom"/>
          </w:tcPr>
          <w:p w:rsidR="00050D18" w:rsidRPr="00B97E50" w:rsidRDefault="00050D18" w:rsidP="00B9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333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334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157 034,6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159 156,5</w:t>
            </w:r>
          </w:p>
        </w:tc>
      </w:tr>
      <w:tr w:rsidR="00050D18" w:rsidRPr="00892E63" w:rsidTr="00B97E50">
        <w:trPr>
          <w:cantSplit/>
          <w:trHeight w:val="20"/>
        </w:trPr>
        <w:tc>
          <w:tcPr>
            <w:tcW w:w="3189" w:type="pct"/>
            <w:vAlign w:val="bottom"/>
          </w:tcPr>
          <w:p w:rsidR="00050D18" w:rsidRPr="00B97E50" w:rsidRDefault="00050D18" w:rsidP="00B9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333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334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111 305,9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113 883,8</w:t>
            </w:r>
          </w:p>
        </w:tc>
      </w:tr>
      <w:tr w:rsidR="00050D18" w:rsidRPr="00892E63" w:rsidTr="00B97E50">
        <w:trPr>
          <w:cantSplit/>
          <w:trHeight w:val="20"/>
        </w:trPr>
        <w:tc>
          <w:tcPr>
            <w:tcW w:w="3189" w:type="pct"/>
            <w:vAlign w:val="bottom"/>
          </w:tcPr>
          <w:p w:rsidR="00050D18" w:rsidRPr="00B97E50" w:rsidRDefault="00050D18" w:rsidP="00B9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333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334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39 681,3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39 160,8</w:t>
            </w:r>
          </w:p>
        </w:tc>
      </w:tr>
      <w:tr w:rsidR="00050D18" w:rsidRPr="00892E63" w:rsidTr="00B97E50">
        <w:trPr>
          <w:cantSplit/>
          <w:trHeight w:val="20"/>
        </w:trPr>
        <w:tc>
          <w:tcPr>
            <w:tcW w:w="3189" w:type="pct"/>
            <w:vAlign w:val="bottom"/>
          </w:tcPr>
          <w:p w:rsidR="00050D18" w:rsidRPr="00B97E50" w:rsidRDefault="00050D18" w:rsidP="00B9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333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334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398,0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462,5</w:t>
            </w:r>
          </w:p>
        </w:tc>
      </w:tr>
      <w:tr w:rsidR="00050D18" w:rsidRPr="00892E63" w:rsidTr="00B97E50">
        <w:trPr>
          <w:cantSplit/>
          <w:trHeight w:val="20"/>
        </w:trPr>
        <w:tc>
          <w:tcPr>
            <w:tcW w:w="3189" w:type="pct"/>
            <w:vAlign w:val="bottom"/>
          </w:tcPr>
          <w:p w:rsidR="00050D18" w:rsidRPr="00B97E50" w:rsidRDefault="00050D18" w:rsidP="00B9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333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334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5 649,4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5 649,4</w:t>
            </w:r>
          </w:p>
        </w:tc>
      </w:tr>
      <w:tr w:rsidR="00050D18" w:rsidRPr="00892E63" w:rsidTr="00B97E50">
        <w:trPr>
          <w:cantSplit/>
          <w:trHeight w:val="20"/>
        </w:trPr>
        <w:tc>
          <w:tcPr>
            <w:tcW w:w="3189" w:type="pct"/>
            <w:vAlign w:val="bottom"/>
          </w:tcPr>
          <w:p w:rsidR="00050D18" w:rsidRPr="00B97E50" w:rsidRDefault="00050D18" w:rsidP="00B9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333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34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31 493,2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31 505,3</w:t>
            </w:r>
          </w:p>
        </w:tc>
      </w:tr>
      <w:tr w:rsidR="00050D18" w:rsidRPr="00892E63" w:rsidTr="00B97E50">
        <w:trPr>
          <w:cantSplit/>
          <w:trHeight w:val="20"/>
        </w:trPr>
        <w:tc>
          <w:tcPr>
            <w:tcW w:w="3189" w:type="pct"/>
            <w:vAlign w:val="bottom"/>
          </w:tcPr>
          <w:p w:rsidR="00050D18" w:rsidRPr="00B97E50" w:rsidRDefault="00050D18" w:rsidP="00B9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333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34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24 078,0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24 090,1</w:t>
            </w:r>
          </w:p>
        </w:tc>
      </w:tr>
      <w:tr w:rsidR="00050D18" w:rsidRPr="00892E63" w:rsidTr="00B97E50">
        <w:trPr>
          <w:cantSplit/>
          <w:trHeight w:val="20"/>
        </w:trPr>
        <w:tc>
          <w:tcPr>
            <w:tcW w:w="3189" w:type="pct"/>
            <w:vAlign w:val="bottom"/>
          </w:tcPr>
          <w:p w:rsidR="00050D18" w:rsidRPr="00B97E50" w:rsidRDefault="00050D18" w:rsidP="00B9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333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34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7 415,2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7 415,2</w:t>
            </w:r>
          </w:p>
        </w:tc>
      </w:tr>
      <w:tr w:rsidR="00050D18" w:rsidRPr="00892E63" w:rsidTr="00B97E50">
        <w:trPr>
          <w:cantSplit/>
          <w:trHeight w:val="20"/>
        </w:trPr>
        <w:tc>
          <w:tcPr>
            <w:tcW w:w="3189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33" w:type="pct"/>
            <w:noWrap/>
            <w:vAlign w:val="center"/>
          </w:tcPr>
          <w:p w:rsidR="00050D18" w:rsidRPr="00B97E50" w:rsidRDefault="00050D18" w:rsidP="00B97E5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97E50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4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97E50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3 455 368,0</w:t>
            </w:r>
          </w:p>
        </w:tc>
        <w:tc>
          <w:tcPr>
            <w:tcW w:w="572" w:type="pct"/>
            <w:noWrap/>
            <w:vAlign w:val="bottom"/>
          </w:tcPr>
          <w:p w:rsidR="00050D18" w:rsidRPr="00B97E50" w:rsidRDefault="00050D18" w:rsidP="00B97E5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97E50">
              <w:rPr>
                <w:rFonts w:ascii="Times New Roman" w:hAnsi="Times New Roman"/>
                <w:sz w:val="20"/>
                <w:szCs w:val="20"/>
              </w:rPr>
              <w:t>3 470 614,7</w:t>
            </w:r>
          </w:p>
        </w:tc>
      </w:tr>
    </w:tbl>
    <w:p w:rsidR="00050D18" w:rsidRDefault="00050D18" w:rsidP="00B97E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050D18" w:rsidSect="00C65B99">
      <w:headerReference w:type="default" r:id="rId6"/>
      <w:pgSz w:w="11906" w:h="16838"/>
      <w:pgMar w:top="567" w:right="851" w:bottom="567" w:left="851" w:header="284" w:footer="284" w:gutter="0"/>
      <w:pgNumType w:start="14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0D18" w:rsidRDefault="00050D18" w:rsidP="00E619A7">
      <w:pPr>
        <w:spacing w:after="0" w:line="240" w:lineRule="auto"/>
      </w:pPr>
      <w:r>
        <w:separator/>
      </w:r>
    </w:p>
  </w:endnote>
  <w:endnote w:type="continuationSeparator" w:id="0">
    <w:p w:rsidR="00050D18" w:rsidRDefault="00050D18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0D18" w:rsidRDefault="00050D18" w:rsidP="00E619A7">
      <w:pPr>
        <w:spacing w:after="0" w:line="240" w:lineRule="auto"/>
      </w:pPr>
      <w:r>
        <w:separator/>
      </w:r>
    </w:p>
  </w:footnote>
  <w:footnote w:type="continuationSeparator" w:id="0">
    <w:p w:rsidR="00050D18" w:rsidRDefault="00050D18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D18" w:rsidRPr="005700C0" w:rsidRDefault="00050D18" w:rsidP="006F6AEE">
    <w:pPr>
      <w:pStyle w:val="Header"/>
      <w:jc w:val="right"/>
      <w:rPr>
        <w:rFonts w:ascii="Times New Roman" w:hAnsi="Times New Roman"/>
        <w:sz w:val="24"/>
        <w:szCs w:val="24"/>
      </w:rPr>
    </w:pPr>
    <w:r w:rsidRPr="005700C0">
      <w:rPr>
        <w:rFonts w:ascii="Times New Roman" w:hAnsi="Times New Roman"/>
        <w:sz w:val="24"/>
        <w:szCs w:val="24"/>
      </w:rPr>
      <w:fldChar w:fldCharType="begin"/>
    </w:r>
    <w:r w:rsidRPr="005700C0">
      <w:rPr>
        <w:rFonts w:ascii="Times New Roman" w:hAnsi="Times New Roman"/>
        <w:sz w:val="24"/>
        <w:szCs w:val="24"/>
      </w:rPr>
      <w:instrText>PAGE   \* MERGEFORMAT</w:instrText>
    </w:r>
    <w:r w:rsidRPr="005700C0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147</w:t>
    </w:r>
    <w:r w:rsidRPr="005700C0">
      <w:rPr>
        <w:rFonts w:ascii="Times New Roman" w:hAnsi="Times New Roman"/>
        <w:sz w:val="24"/>
        <w:szCs w:val="24"/>
      </w:rPr>
      <w:fldChar w:fldCharType="end"/>
    </w:r>
  </w:p>
  <w:p w:rsidR="00050D18" w:rsidRDefault="00050D18" w:rsidP="00A2465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02FC"/>
    <w:rsid w:val="00043CBE"/>
    <w:rsid w:val="000503FD"/>
    <w:rsid w:val="00050D18"/>
    <w:rsid w:val="000530F6"/>
    <w:rsid w:val="000D2B6B"/>
    <w:rsid w:val="000F5406"/>
    <w:rsid w:val="0010004A"/>
    <w:rsid w:val="00197DC2"/>
    <w:rsid w:val="001B560B"/>
    <w:rsid w:val="00255EA7"/>
    <w:rsid w:val="00273C37"/>
    <w:rsid w:val="002B68CB"/>
    <w:rsid w:val="002F31D3"/>
    <w:rsid w:val="0031464C"/>
    <w:rsid w:val="003C7A65"/>
    <w:rsid w:val="00522282"/>
    <w:rsid w:val="005700C0"/>
    <w:rsid w:val="00586953"/>
    <w:rsid w:val="00615C20"/>
    <w:rsid w:val="00625119"/>
    <w:rsid w:val="006C47E0"/>
    <w:rsid w:val="006D3AA2"/>
    <w:rsid w:val="006E1A1C"/>
    <w:rsid w:val="006F6AEE"/>
    <w:rsid w:val="0075771D"/>
    <w:rsid w:val="007A5082"/>
    <w:rsid w:val="007E7B0F"/>
    <w:rsid w:val="00892E63"/>
    <w:rsid w:val="008C1EAB"/>
    <w:rsid w:val="008E02FC"/>
    <w:rsid w:val="008F3E87"/>
    <w:rsid w:val="00904D4F"/>
    <w:rsid w:val="00915893"/>
    <w:rsid w:val="00A24656"/>
    <w:rsid w:val="00B97E50"/>
    <w:rsid w:val="00C53FA7"/>
    <w:rsid w:val="00C65B99"/>
    <w:rsid w:val="00C80FBF"/>
    <w:rsid w:val="00D40128"/>
    <w:rsid w:val="00DB4845"/>
    <w:rsid w:val="00E619A7"/>
    <w:rsid w:val="00F14742"/>
    <w:rsid w:val="00F331A5"/>
    <w:rsid w:val="00FB7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6953"/>
    <w:pPr>
      <w:spacing w:after="160" w:line="259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255EA7"/>
    <w:rPr>
      <w:rFonts w:cs="Times New Roman"/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Normal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Normal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Normal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Normal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619A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619A7"/>
    <w:rPr>
      <w:rFonts w:cs="Times New Roman"/>
    </w:rPr>
  </w:style>
  <w:style w:type="paragraph" w:customStyle="1" w:styleId="xl84">
    <w:name w:val="xl84"/>
    <w:basedOn w:val="Normal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Normal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Normal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Normal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31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146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873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3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3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3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3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3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3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3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3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3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561</Words>
  <Characters>3201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user</cp:lastModifiedBy>
  <cp:revision>5</cp:revision>
  <cp:lastPrinted>2021-12-10T10:55:00Z</cp:lastPrinted>
  <dcterms:created xsi:type="dcterms:W3CDTF">2021-12-09T12:27:00Z</dcterms:created>
  <dcterms:modified xsi:type="dcterms:W3CDTF">2021-12-10T10:55:00Z</dcterms:modified>
</cp:coreProperties>
</file>